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774" w:rsidRPr="00E20EA9" w:rsidRDefault="00BF1774" w:rsidP="008D3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E20EA9">
        <w:rPr>
          <w:rFonts w:ascii="Times New Roman" w:hAnsi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/>
          <w:bCs/>
          <w:sz w:val="28"/>
          <w:szCs w:val="28"/>
        </w:rPr>
        <w:t>3</w:t>
      </w:r>
    </w:p>
    <w:p w:rsidR="00BF1774" w:rsidRDefault="00BF1774" w:rsidP="008D3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E20EA9"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BF1774" w:rsidRPr="00E20EA9" w:rsidRDefault="00BF1774" w:rsidP="008D3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Усть-Камчатского сельского поселения</w:t>
      </w:r>
    </w:p>
    <w:p w:rsidR="00BF1774" w:rsidRPr="00E20EA9" w:rsidRDefault="00BF1774" w:rsidP="008D3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E20EA9">
        <w:rPr>
          <w:rFonts w:ascii="Times New Roman" w:hAnsi="Times New Roman"/>
          <w:bCs/>
          <w:sz w:val="28"/>
          <w:szCs w:val="28"/>
        </w:rPr>
        <w:t xml:space="preserve">«Формирование современной городской среды </w:t>
      </w:r>
    </w:p>
    <w:p w:rsidR="00BF1774" w:rsidRDefault="00BF1774" w:rsidP="00E36C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E20EA9"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Усть-Камчатском сельском поселении</w:t>
      </w:r>
      <w:r w:rsidRPr="00E20EA9">
        <w:rPr>
          <w:rFonts w:ascii="Times New Roman" w:hAnsi="Times New Roman"/>
          <w:bCs/>
          <w:sz w:val="28"/>
          <w:szCs w:val="28"/>
        </w:rPr>
        <w:t>»</w:t>
      </w:r>
      <w:r w:rsidRPr="008E76A4">
        <w:t xml:space="preserve"> </w:t>
      </w:r>
      <w:r w:rsidRPr="008E76A4">
        <w:rPr>
          <w:rFonts w:ascii="Times New Roman" w:hAnsi="Times New Roman"/>
          <w:bCs/>
          <w:sz w:val="28"/>
          <w:szCs w:val="28"/>
        </w:rPr>
        <w:t>,</w:t>
      </w:r>
    </w:p>
    <w:p w:rsidR="00BF1774" w:rsidRDefault="00BF1774" w:rsidP="00E36C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8E76A4">
        <w:rPr>
          <w:rFonts w:ascii="Times New Roman" w:hAnsi="Times New Roman"/>
          <w:bCs/>
          <w:sz w:val="28"/>
          <w:szCs w:val="28"/>
        </w:rPr>
        <w:t xml:space="preserve"> утвержденной постановлением администрации </w:t>
      </w:r>
    </w:p>
    <w:p w:rsidR="00BF1774" w:rsidRPr="00E20EA9" w:rsidRDefault="00BF1774" w:rsidP="00E36C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8E76A4">
        <w:rPr>
          <w:rFonts w:ascii="Times New Roman" w:hAnsi="Times New Roman"/>
          <w:bCs/>
          <w:sz w:val="28"/>
          <w:szCs w:val="28"/>
        </w:rPr>
        <w:t>Усть-Камчатского муниципального района от №</w:t>
      </w:r>
      <w:r w:rsidRPr="00E20EA9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</w:t>
      </w:r>
    </w:p>
    <w:p w:rsidR="00BF1774" w:rsidRDefault="00BF1774" w:rsidP="00132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F1774" w:rsidRPr="006148EC" w:rsidRDefault="00BF1774" w:rsidP="00132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48EC">
        <w:rPr>
          <w:rFonts w:ascii="Times New Roman" w:hAnsi="Times New Roman"/>
          <w:b/>
          <w:bCs/>
          <w:sz w:val="28"/>
          <w:szCs w:val="28"/>
        </w:rPr>
        <w:t>Визуализированный перечень образцов элементов благоустройства, предлагаемых к размещению</w:t>
      </w:r>
      <w:bookmarkStart w:id="0" w:name="_GoBack"/>
      <w:bookmarkEnd w:id="0"/>
      <w:r w:rsidRPr="006148EC">
        <w:rPr>
          <w:rFonts w:ascii="Times New Roman" w:hAnsi="Times New Roman"/>
          <w:b/>
          <w:bCs/>
          <w:sz w:val="28"/>
          <w:szCs w:val="28"/>
        </w:rPr>
        <w:t xml:space="preserve"> на дворовых территориях</w:t>
      </w:r>
    </w:p>
    <w:p w:rsidR="00BF1774" w:rsidRPr="006148EC" w:rsidRDefault="00BF1774" w:rsidP="00132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48EC">
        <w:rPr>
          <w:rFonts w:ascii="Times New Roman" w:hAnsi="Times New Roman"/>
          <w:b/>
          <w:bCs/>
          <w:sz w:val="28"/>
          <w:szCs w:val="28"/>
        </w:rPr>
        <w:t xml:space="preserve"> Усть-Камчатского сельского поселения</w:t>
      </w:r>
    </w:p>
    <w:p w:rsidR="00BF1774" w:rsidRDefault="00BF1774" w:rsidP="001326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s1026" type="#_x0000_t75" style="position:absolute;margin-left:-52.05pt;margin-top:11.25pt;width:241.5pt;height:180.85pt;z-index:251654144;visibility:visible">
            <v:imagedata r:id="rId4" o:title=""/>
          </v:shape>
        </w:pict>
      </w:r>
    </w:p>
    <w:p w:rsidR="00BF1774" w:rsidRDefault="00BF1774" w:rsidP="0013264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F1774" w:rsidRDefault="00BF1774" w:rsidP="008D3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position w:val="-170"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Рисунок 4" o:spid="_x0000_s1027" type="#_x0000_t75" style="position:absolute;left:0;text-align:left;margin-left:268.95pt;margin-top:27.1pt;width:105.3pt;height:134.25pt;z-index:251652096;visibility:visible">
            <v:imagedata r:id="rId5" o:title=""/>
          </v:shape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8" type="#_x0000_t202" style="position:absolute;left:0;text-align:left;margin-left:156.45pt;margin-top:84.1pt;width:64.5pt;height:26.25pt;z-index:25165619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" filled="f" stroked="f">
            <v:textbox>
              <w:txbxContent>
                <w:p w:rsidR="00BF1774" w:rsidRDefault="00BF1774">
                  <w:r>
                    <w:rPr>
                      <w:rFonts w:ascii="Times New Roman" w:hAnsi="Times New Roman"/>
                      <w:sz w:val="28"/>
                      <w:szCs w:val="28"/>
                    </w:rPr>
                    <w:t>Лавочка</w:t>
                  </w:r>
                </w:p>
              </w:txbxContent>
            </v:textbox>
          </v:shape>
        </w:pict>
      </w:r>
      <w:r w:rsidRPr="00E36C39">
        <w:rPr>
          <w:rFonts w:ascii="Times New Roman" w:hAnsi="Times New Roman"/>
          <w:noProof/>
          <w:position w:val="-170"/>
          <w:sz w:val="28"/>
          <w:szCs w:val="28"/>
          <w:lang w:eastAsia="ru-RU"/>
        </w:rPr>
        <w:t xml:space="preserve"> </w:t>
      </w:r>
    </w:p>
    <w:p w:rsidR="00BF1774" w:rsidRDefault="00BF1774" w:rsidP="008D3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position w:val="-170"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Рисунок 7" o:spid="_x0000_s1029" type="#_x0000_t75" style="position:absolute;left:0;text-align:left;margin-left:-13.5pt;margin-top:86.8pt;width:170.05pt;height:166.05pt;z-index:251655168;visibility:visible">
            <v:imagedata r:id="rId6" o:title=""/>
          </v:shape>
        </w:pict>
      </w:r>
      <w:r>
        <w:rPr>
          <w:noProof/>
          <w:lang w:eastAsia="ru-RU"/>
        </w:rPr>
        <w:pict>
          <v:shape id="_x0000_s1030" type="#_x0000_t202" style="position:absolute;left:0;text-align:left;margin-left:385.95pt;margin-top:1.3pt;width:64.5pt;height:26.25pt;z-index:251657216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" filled="f" stroked="f">
            <v:textbox>
              <w:txbxContent>
                <w:p w:rsidR="00BF1774" w:rsidRDefault="00BF1774" w:rsidP="00B06692"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Урна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:rsidR="00BF1774" w:rsidRDefault="00BF1774" w:rsidP="008D3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</w:p>
    <w:p w:rsidR="00BF1774" w:rsidRDefault="00BF1774" w:rsidP="00132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5" o:spid="_x0000_s1031" type="#_x0000_t75" style="position:absolute;left:0;text-align:left;margin-left:196.2pt;margin-top:.7pt;width:268.5pt;height:201.3pt;z-index:251653120;visibility:visible">
            <v:imagedata r:id="rId7" o:title=""/>
          </v:shape>
        </w:pict>
      </w:r>
    </w:p>
    <w:p w:rsidR="00BF1774" w:rsidRDefault="00BF1774" w:rsidP="00132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F1774" w:rsidRDefault="00BF1774" w:rsidP="008D3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BF1774" w:rsidRDefault="00BF1774" w:rsidP="008D3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32" type="#_x0000_t202" style="position:absolute;left:0;text-align:left;margin-left:151.2pt;margin-top:7.9pt;width:65.25pt;height:26.25pt;z-index:25165824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" filled="f" stroked="f">
            <v:textbox>
              <w:txbxContent>
                <w:p w:rsidR="00BF1774" w:rsidRDefault="00BF1774" w:rsidP="00B06692">
                  <w:r>
                    <w:rPr>
                      <w:rFonts w:ascii="Times New Roman" w:hAnsi="Times New Roman"/>
                      <w:sz w:val="28"/>
                      <w:szCs w:val="28"/>
                    </w:rPr>
                    <w:t>Фонарь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</w:p>
    <w:p w:rsidR="00BF1774" w:rsidRDefault="00BF1774" w:rsidP="008D3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BF1774" w:rsidRDefault="00BF1774" w:rsidP="00132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41C3A">
        <w:rPr>
          <w:noProof/>
          <w:lang w:eastAsia="ru-RU"/>
        </w:rPr>
        <w:t xml:space="preserve"> </w:t>
      </w:r>
    </w:p>
    <w:p w:rsidR="00BF1774" w:rsidRDefault="00BF1774" w:rsidP="00132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F1774" w:rsidRDefault="00BF1774" w:rsidP="00132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13" o:spid="_x0000_s1033" type="#_x0000_t75" style="position:absolute;left:0;text-align:left;margin-left:.45pt;margin-top:5.75pt;width:150.75pt;height:163.1pt;z-index:251661312;visibility:visible">
            <v:imagedata r:id="rId8" o:title=""/>
          </v:shape>
        </w:pict>
      </w:r>
    </w:p>
    <w:p w:rsidR="00BF1774" w:rsidRDefault="00BF1774" w:rsidP="008D3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34" type="#_x0000_t202" style="position:absolute;left:0;text-align:left;margin-left:355.2pt;margin-top:6.15pt;width:78pt;height:26.25pt;z-index:25165926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" filled="f" stroked="f">
            <v:textbox>
              <w:txbxContent>
                <w:p w:rsidR="00BF1774" w:rsidRDefault="00BF1774" w:rsidP="00B06692"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Скамейка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F1774" w:rsidRDefault="00BF1774" w:rsidP="008D3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1774" w:rsidRDefault="00BF1774" w:rsidP="008D3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</w:p>
    <w:p w:rsidR="00BF1774" w:rsidRDefault="00BF1774" w:rsidP="008D3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BF1774" w:rsidRDefault="00BF1774" w:rsidP="008D3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35" type="#_x0000_t202" style="position:absolute;left:0;text-align:left;margin-left:163.2pt;margin-top:1pt;width:91.5pt;height:26.25pt;z-index:25166028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" filled="f" stroked="f">
            <v:textbox>
              <w:txbxContent>
                <w:p w:rsidR="00BF1774" w:rsidRDefault="00BF1774" w:rsidP="00B06692">
                  <w:r>
                    <w:rPr>
                      <w:rFonts w:ascii="Times New Roman" w:hAnsi="Times New Roman"/>
                      <w:sz w:val="28"/>
                      <w:szCs w:val="28"/>
                    </w:rPr>
                    <w:t>Цветочница</w:t>
                  </w:r>
                </w:p>
              </w:txbxContent>
            </v:textbox>
          </v:shape>
        </w:pict>
      </w:r>
    </w:p>
    <w:p w:rsidR="00BF1774" w:rsidRDefault="00BF1774" w:rsidP="008D3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1774" w:rsidRDefault="00BF1774" w:rsidP="006148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1774" w:rsidRDefault="00BF1774" w:rsidP="008D3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14" o:spid="_x0000_s1036" type="#_x0000_t75" style="position:absolute;left:0;text-align:left;margin-left:16.95pt;margin-top:13.15pt;width:308.8pt;height:153pt;z-index:251662336;visibility:visible">
            <v:imagedata r:id="rId9" o:title=""/>
          </v:shape>
        </w:pict>
      </w:r>
    </w:p>
    <w:p w:rsidR="00BF1774" w:rsidRDefault="00BF1774" w:rsidP="00132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37" type="#_x0000_t202" style="position:absolute;left:0;text-align:left;margin-left:340.95pt;margin-top:12.8pt;width:75.75pt;height:48.75pt;z-index:25166336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" filled="f" stroked="f">
            <v:textbox>
              <w:txbxContent>
                <w:p w:rsidR="00BF1774" w:rsidRDefault="00BF1774" w:rsidP="00B06692">
                  <w:pPr>
                    <w:jc w:val="center"/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Детская площадка</w:t>
                  </w:r>
                </w:p>
              </w:txbxContent>
            </v:textbox>
          </v:shape>
        </w:pict>
      </w:r>
    </w:p>
    <w:p w:rsidR="00BF1774" w:rsidRDefault="00BF1774" w:rsidP="00132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F1774" w:rsidRDefault="00BF1774"/>
    <w:sectPr w:rsidR="00BF1774" w:rsidSect="00AC65AE">
      <w:pgSz w:w="11905" w:h="16838"/>
      <w:pgMar w:top="709" w:right="567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4CA6"/>
    <w:rsid w:val="00132649"/>
    <w:rsid w:val="002066FB"/>
    <w:rsid w:val="00221BEE"/>
    <w:rsid w:val="005374FE"/>
    <w:rsid w:val="006148EC"/>
    <w:rsid w:val="0082320F"/>
    <w:rsid w:val="008D3007"/>
    <w:rsid w:val="008E76A4"/>
    <w:rsid w:val="00A0779E"/>
    <w:rsid w:val="00AC65AE"/>
    <w:rsid w:val="00B06692"/>
    <w:rsid w:val="00BF1774"/>
    <w:rsid w:val="00C34575"/>
    <w:rsid w:val="00C41C3A"/>
    <w:rsid w:val="00C94CA6"/>
    <w:rsid w:val="00D1201F"/>
    <w:rsid w:val="00E20EA9"/>
    <w:rsid w:val="00E36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57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151</Words>
  <Characters>862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 Александр Аджолиевич</dc:creator>
  <cp:keywords/>
  <dc:description/>
  <cp:lastModifiedBy>Наталья</cp:lastModifiedBy>
  <cp:revision>3</cp:revision>
  <dcterms:created xsi:type="dcterms:W3CDTF">2019-04-04T23:34:00Z</dcterms:created>
  <dcterms:modified xsi:type="dcterms:W3CDTF">2011-11-17T15:39:00Z</dcterms:modified>
</cp:coreProperties>
</file>